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0C38">
        <w:fldChar w:fldCharType="begin"/>
      </w:r>
      <w:r w:rsidR="005E3240">
        <w:instrText xml:space="preserve">DOCVARIABLE "SP_FUNC: GetObjectRegin (CONTEXT)" \* MERGEFORMAT </w:instrText>
      </w:r>
      <w:r w:rsidR="00090C38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0C38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0C38">
        <w:fldChar w:fldCharType="begin"/>
      </w:r>
      <w:r w:rsidR="005E3240">
        <w:instrText xml:space="preserve">DOCVARIABLE "SP_FUNC: GetEndDateMovesetDoc (CONTEXT)" \* MERGEFORMAT </w:instrText>
      </w:r>
      <w:r w:rsidR="00090C38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90C38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4418E" w:rsidRDefault="002D0BEA" w:rsidP="00A4418E">
      <w:pPr>
        <w:shd w:val="clear" w:color="auto" w:fill="F8F9FA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AC36ED">
        <w:rPr>
          <w:color w:val="000000" w:themeColor="text1"/>
          <w:sz w:val="24"/>
          <w:szCs w:val="24"/>
        </w:rPr>
        <w:t>нет.</w:t>
      </w:r>
    </w:p>
    <w:p w:rsidR="002D0BEA" w:rsidRPr="00133040" w:rsidRDefault="002D0BEA" w:rsidP="00A4418E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090C38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090C3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90C3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90C3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90C3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90C3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90C38" w:rsidRPr="005819CE">
        <w:rPr>
          <w:sz w:val="22"/>
          <w:szCs w:val="22"/>
        </w:rPr>
        <w:fldChar w:fldCharType="end"/>
      </w:r>
    </w:p>
    <w:p w:rsidR="00DE28DB" w:rsidRPr="005819CE" w:rsidRDefault="00090C3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90C3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90C38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14EB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4418E"/>
    <w:rsid w:val="00A849B2"/>
    <w:rsid w:val="00A8683F"/>
    <w:rsid w:val="00A90ED6"/>
    <w:rsid w:val="00AC36ED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C7B39-87A2-47F9-8EC7-E2EDEBC5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290</TotalTime>
  <Pages>5</Pages>
  <Words>1765</Words>
  <Characters>14241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2023-01-23T06:27:00Z</dcterms:modified>
</cp:coreProperties>
</file>